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JOCE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Feb.1419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Market Bosworth,</w:t>
      </w:r>
    </w:p>
    <w:p w:rsid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Leicestershire, into lands of the late Sir Gilbert Talbot(q.v.).</w:t>
      </w:r>
    </w:p>
    <w:p w:rsid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21-315)</w:t>
      </w:r>
    </w:p>
    <w:p w:rsid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3297D" w:rsidRPr="0043297D" w:rsidRDefault="0043297D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2016</w:t>
      </w:r>
      <w:bookmarkStart w:id="0" w:name="_GoBack"/>
      <w:bookmarkEnd w:id="0"/>
    </w:p>
    <w:sectPr w:rsidR="0043297D" w:rsidRPr="004329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97D" w:rsidRDefault="0043297D" w:rsidP="00E71FC3">
      <w:pPr>
        <w:spacing w:after="0" w:line="240" w:lineRule="auto"/>
      </w:pPr>
      <w:r>
        <w:separator/>
      </w:r>
    </w:p>
  </w:endnote>
  <w:endnote w:type="continuationSeparator" w:id="0">
    <w:p w:rsidR="0043297D" w:rsidRDefault="004329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97D" w:rsidRDefault="0043297D" w:rsidP="00E71FC3">
      <w:pPr>
        <w:spacing w:after="0" w:line="240" w:lineRule="auto"/>
      </w:pPr>
      <w:r>
        <w:separator/>
      </w:r>
    </w:p>
  </w:footnote>
  <w:footnote w:type="continuationSeparator" w:id="0">
    <w:p w:rsidR="0043297D" w:rsidRDefault="004329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97D"/>
    <w:rsid w:val="0043297D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7D4D5"/>
  <w15:chartTrackingRefBased/>
  <w15:docId w15:val="{8946B387-66A4-4C04-B793-2956ACDBA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43297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7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2016-03-25T22:08:00Z</dcterms:created>
  <dcterms:modified xsi:type="dcterms:W3CDTF">2016-03-25T22:15:00Z</dcterms:modified>
</cp:coreProperties>
</file>